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7F" w:rsidRDefault="00CE7E7F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CE7E7F" w:rsidRDefault="00CE7E7F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E7E7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CE7E7F" w:rsidRDefault="00CE7E7F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3A6C61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E7E7F" w:rsidRPr="009A4B2F" w:rsidRDefault="00CE7E7F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CE7E7F" w:rsidRPr="009A4B2F" w:rsidRDefault="00CE7E7F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4" w:history="1"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CE7E7F" w:rsidRDefault="00CE7E7F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5" r:href="rId6"/>
          </v:shape>
        </w:pict>
      </w:r>
    </w:p>
    <w:p w:rsidR="00CE7E7F" w:rsidRDefault="00CE7E7F" w:rsidP="005023BB">
      <w:pPr>
        <w:rPr>
          <w:b/>
          <w:bCs/>
          <w:lang w:val="bg-BG"/>
        </w:rPr>
      </w:pPr>
    </w:p>
    <w:p w:rsidR="00CE7E7F" w:rsidRDefault="00CE7E7F" w:rsidP="005023BB">
      <w:pPr>
        <w:jc w:val="center"/>
        <w:rPr>
          <w:b/>
          <w:bCs/>
          <w:sz w:val="24"/>
          <w:szCs w:val="24"/>
          <w:lang w:val="bg-BG"/>
        </w:rPr>
      </w:pPr>
    </w:p>
    <w:p w:rsidR="00CE7E7F" w:rsidRDefault="00CE7E7F" w:rsidP="007F28B1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ЗАПОВЕД   </w:t>
      </w:r>
    </w:p>
    <w:p w:rsidR="00CE7E7F" w:rsidRPr="00E267A9" w:rsidRDefault="00CE7E7F" w:rsidP="007F28B1">
      <w:pPr>
        <w:jc w:val="center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№ </w:t>
      </w:r>
      <w:r>
        <w:rPr>
          <w:b/>
          <w:bCs/>
          <w:sz w:val="24"/>
          <w:szCs w:val="24"/>
          <w:lang w:val="ru-RU"/>
        </w:rPr>
        <w:t>РД-01-04-</w:t>
      </w:r>
      <w:r w:rsidRPr="00E267A9">
        <w:rPr>
          <w:b/>
          <w:bCs/>
          <w:sz w:val="24"/>
          <w:szCs w:val="24"/>
          <w:lang w:val="bg-BG"/>
        </w:rPr>
        <w:t>25</w:t>
      </w:r>
    </w:p>
    <w:p w:rsidR="00CE7E7F" w:rsidRDefault="00CE7E7F" w:rsidP="007F28B1">
      <w:pPr>
        <w:ind w:left="2832" w:firstLine="708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bg-BG"/>
        </w:rPr>
        <w:t>гр. Рила 2</w:t>
      </w:r>
      <w:r>
        <w:rPr>
          <w:b/>
          <w:bCs/>
          <w:sz w:val="24"/>
          <w:szCs w:val="24"/>
          <w:lang w:val="en-US"/>
        </w:rPr>
        <w:t>6</w:t>
      </w:r>
      <w:r>
        <w:rPr>
          <w:b/>
          <w:bCs/>
          <w:sz w:val="24"/>
          <w:szCs w:val="24"/>
          <w:lang w:val="ru-RU"/>
        </w:rPr>
        <w:t>.01.</w:t>
      </w:r>
      <w:r>
        <w:rPr>
          <w:b/>
          <w:bCs/>
          <w:sz w:val="24"/>
          <w:szCs w:val="24"/>
          <w:lang w:val="bg-BG"/>
        </w:rPr>
        <w:t>2015г.</w:t>
      </w:r>
    </w:p>
    <w:p w:rsidR="00CE7E7F" w:rsidRPr="007F28B1" w:rsidRDefault="00CE7E7F" w:rsidP="005023BB">
      <w:pPr>
        <w:jc w:val="both"/>
        <w:rPr>
          <w:sz w:val="24"/>
          <w:szCs w:val="24"/>
          <w:lang w:val="ru-RU"/>
        </w:rPr>
      </w:pPr>
    </w:p>
    <w:p w:rsidR="00CE7E7F" w:rsidRPr="005023BB" w:rsidRDefault="00CE7E7F" w:rsidP="005023BB">
      <w:pPr>
        <w:pStyle w:val="BodyText"/>
        <w:ind w:firstLine="720"/>
      </w:pPr>
      <w:r w:rsidRPr="00B52897">
        <w:t xml:space="preserve">На основание, чл. </w:t>
      </w:r>
      <w:r w:rsidRPr="003F524E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15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CE7E7F" w:rsidRPr="009A4B2F" w:rsidRDefault="00CE7E7F" w:rsidP="005023BB">
      <w:pPr>
        <w:jc w:val="center"/>
        <w:rPr>
          <w:b/>
          <w:bCs/>
          <w:sz w:val="24"/>
          <w:szCs w:val="24"/>
          <w:lang w:val="ru-RU"/>
        </w:rPr>
      </w:pPr>
    </w:p>
    <w:p w:rsidR="00CE7E7F" w:rsidRPr="005023BB" w:rsidRDefault="00CE7E7F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CE7E7F" w:rsidRDefault="00CE7E7F" w:rsidP="005023BB">
      <w:pPr>
        <w:jc w:val="both"/>
        <w:rPr>
          <w:b/>
          <w:bCs/>
          <w:lang w:val="bg-BG"/>
        </w:rPr>
      </w:pPr>
    </w:p>
    <w:p w:rsidR="00CE7E7F" w:rsidRPr="00C11DD2" w:rsidRDefault="00CE7E7F" w:rsidP="003F524E">
      <w:pPr>
        <w:pStyle w:val="BodyText"/>
        <w:ind w:firstLine="360"/>
        <w:rPr>
          <w:b/>
          <w:bCs/>
        </w:rPr>
      </w:pPr>
      <w:r w:rsidRPr="00E46883">
        <w:rPr>
          <w:b/>
          <w:bCs/>
        </w:rPr>
        <w:t>Ж</w:t>
      </w:r>
      <w:r>
        <w:rPr>
          <w:b/>
          <w:bCs/>
        </w:rPr>
        <w:t>.</w:t>
      </w:r>
      <w:r w:rsidRPr="00E46883">
        <w:rPr>
          <w:b/>
          <w:bCs/>
        </w:rPr>
        <w:t>С</w:t>
      </w:r>
      <w:r>
        <w:rPr>
          <w:b/>
          <w:bCs/>
        </w:rPr>
        <w:t>.</w:t>
      </w:r>
      <w:r w:rsidRPr="00E46883">
        <w:rPr>
          <w:b/>
          <w:bCs/>
        </w:rPr>
        <w:t xml:space="preserve"> Б</w:t>
      </w:r>
      <w:r>
        <w:rPr>
          <w:b/>
          <w:bCs/>
        </w:rPr>
        <w:t>.</w:t>
      </w:r>
      <w:r>
        <w:t xml:space="preserve">, с постоянен адрес: гр. С., община </w:t>
      </w:r>
      <w:r>
        <w:rPr>
          <w:sz w:val="26"/>
          <w:szCs w:val="26"/>
        </w:rPr>
        <w:t>********</w:t>
      </w:r>
      <w:r>
        <w:t>, ул. “</w:t>
      </w:r>
      <w:r>
        <w:rPr>
          <w:sz w:val="26"/>
          <w:szCs w:val="26"/>
        </w:rPr>
        <w:t>******</w:t>
      </w:r>
      <w:r>
        <w:t xml:space="preserve">” № </w:t>
      </w:r>
      <w:r>
        <w:rPr>
          <w:sz w:val="26"/>
          <w:szCs w:val="26"/>
        </w:rPr>
        <w:t>*</w:t>
      </w:r>
      <w:r>
        <w:t>,</w:t>
      </w:r>
      <w:r w:rsidRPr="006173A1">
        <w:rPr>
          <w:lang w:val="ru-RU"/>
        </w:rPr>
        <w:t xml:space="preserve"> </w:t>
      </w:r>
      <w:r>
        <w:rPr>
          <w:lang w:val="en-US"/>
        </w:rPr>
        <w:t>E</w:t>
      </w:r>
      <w:r>
        <w:t xml:space="preserve">ГН </w:t>
      </w:r>
      <w:r>
        <w:rPr>
          <w:sz w:val="26"/>
          <w:szCs w:val="26"/>
        </w:rPr>
        <w:t>**********</w:t>
      </w:r>
      <w:r>
        <w:rPr>
          <w:b/>
          <w:bCs/>
        </w:rPr>
        <w:t xml:space="preserve"> </w:t>
      </w:r>
      <w:r w:rsidRPr="003D24B0">
        <w:rPr>
          <w:b/>
          <w:bCs/>
        </w:rPr>
        <w:t xml:space="preserve">за спечелил участник </w:t>
      </w:r>
      <w:r w:rsidRPr="009A4B2F">
        <w:t>публичния търг с тайно наддаване за продажба на недвижим имот –  частна общинска собственост</w:t>
      </w:r>
      <w:r w:rsidRPr="005023BB">
        <w:t>, а именно:</w:t>
      </w:r>
      <w:r w:rsidRPr="009A4B2F">
        <w:t xml:space="preserve"> </w:t>
      </w:r>
      <w:r w:rsidRPr="003F1FF0">
        <w:rPr>
          <w:lang w:val="ru-RU"/>
        </w:rPr>
        <w:t>Нива, с площ 0.687дка, находяща се в местността "Баба Рада",  в землището на гр. Рила, Община Рила, осма категория, съставляваща имот с № 130033 - начин на възстановяване - в същ. стари реални граници, при граници и съседи: Имот № 130032 – нива на Община Рила, имот № 130059 – полски път на Община Рила, имот № 130035 – нива на Община Рила, имот № 130034 – нива – насл. на Костадин Гена Цуреви</w:t>
      </w:r>
      <w:r w:rsidRPr="00C11DD2">
        <w:t xml:space="preserve">, </w:t>
      </w:r>
      <w:r w:rsidRPr="00C11DD2">
        <w:rPr>
          <w:b/>
          <w:bCs/>
        </w:rPr>
        <w:t xml:space="preserve">при предложена продажна цена в размер на </w:t>
      </w:r>
      <w:r>
        <w:rPr>
          <w:b/>
          <w:bCs/>
        </w:rPr>
        <w:t>1 000.00</w:t>
      </w:r>
      <w:r w:rsidRPr="00C11DD2">
        <w:rPr>
          <w:b/>
          <w:bCs/>
        </w:rPr>
        <w:t xml:space="preserve"> лв.  </w:t>
      </w:r>
      <w:r w:rsidRPr="00286917">
        <w:rPr>
          <w:b/>
          <w:bCs/>
          <w:lang w:val="ru-RU"/>
        </w:rPr>
        <w:t>(</w:t>
      </w:r>
      <w:r>
        <w:rPr>
          <w:b/>
          <w:bCs/>
        </w:rPr>
        <w:t xml:space="preserve">хиляда </w:t>
      </w:r>
      <w:r w:rsidRPr="00C11DD2">
        <w:rPr>
          <w:b/>
          <w:bCs/>
        </w:rPr>
        <w:t>лева</w:t>
      </w:r>
      <w:r w:rsidRPr="00286917">
        <w:rPr>
          <w:b/>
          <w:bCs/>
          <w:lang w:val="ru-RU"/>
        </w:rPr>
        <w:t>)</w:t>
      </w:r>
      <w:r w:rsidRPr="00C11DD2">
        <w:rPr>
          <w:b/>
          <w:bCs/>
        </w:rPr>
        <w:t>.</w:t>
      </w:r>
    </w:p>
    <w:p w:rsidR="00CE7E7F" w:rsidRDefault="00CE7E7F" w:rsidP="005023BB">
      <w:pPr>
        <w:jc w:val="center"/>
        <w:rPr>
          <w:b/>
          <w:bCs/>
          <w:sz w:val="24"/>
          <w:szCs w:val="24"/>
          <w:lang w:val="bg-BG"/>
        </w:rPr>
      </w:pPr>
    </w:p>
    <w:p w:rsidR="00CE7E7F" w:rsidRPr="005023BB" w:rsidRDefault="00CE7E7F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CE7E7F" w:rsidRPr="005023BB" w:rsidRDefault="00CE7E7F" w:rsidP="005023BB">
      <w:pPr>
        <w:jc w:val="center"/>
        <w:rPr>
          <w:b/>
          <w:bCs/>
          <w:sz w:val="24"/>
          <w:szCs w:val="24"/>
          <w:lang w:val="bg-BG"/>
        </w:rPr>
      </w:pPr>
    </w:p>
    <w:p w:rsidR="00CE7E7F" w:rsidRPr="005023BB" w:rsidRDefault="00CE7E7F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CE7E7F" w:rsidRPr="003F524E" w:rsidRDefault="00CE7E7F" w:rsidP="00B64619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>
        <w:rPr>
          <w:b/>
          <w:bCs/>
        </w:rPr>
        <w:t>Сума, в размер на 910</w:t>
      </w:r>
      <w:r w:rsidRPr="009A4B2F">
        <w:rPr>
          <w:b/>
          <w:bCs/>
        </w:rPr>
        <w:t>.00 лв. (деветстотин</w:t>
      </w:r>
      <w:r>
        <w:rPr>
          <w:b/>
          <w:bCs/>
        </w:rPr>
        <w:t xml:space="preserve"> и </w:t>
      </w:r>
      <w:r w:rsidRPr="009A4B2F">
        <w:rPr>
          <w:b/>
          <w:bCs/>
        </w:rPr>
        <w:t>десет лева),</w:t>
      </w:r>
      <w:r w:rsidRPr="005023BB">
        <w:t xml:space="preserve"> представляваща разликата между предложената продажна цена, в размер на </w:t>
      </w:r>
      <w:r w:rsidRPr="009A4B2F">
        <w:rPr>
          <w:b/>
          <w:bCs/>
        </w:rPr>
        <w:t>1</w:t>
      </w:r>
      <w:r>
        <w:rPr>
          <w:b/>
          <w:bCs/>
        </w:rPr>
        <w:t> 000.00</w:t>
      </w:r>
      <w:r w:rsidRPr="00C11DD2">
        <w:rPr>
          <w:b/>
          <w:bCs/>
        </w:rPr>
        <w:t xml:space="preserve"> лв.  </w:t>
      </w:r>
      <w:r w:rsidRPr="00286917">
        <w:rPr>
          <w:b/>
          <w:bCs/>
          <w:lang w:val="ru-RU"/>
        </w:rPr>
        <w:t>(</w:t>
      </w:r>
      <w:r>
        <w:rPr>
          <w:b/>
          <w:bCs/>
        </w:rPr>
        <w:t xml:space="preserve">хиляда </w:t>
      </w:r>
      <w:r w:rsidRPr="00C11DD2">
        <w:rPr>
          <w:b/>
          <w:bCs/>
        </w:rPr>
        <w:t>лева</w:t>
      </w:r>
      <w:r w:rsidRPr="00286917">
        <w:rPr>
          <w:b/>
          <w:bCs/>
          <w:lang w:val="ru-RU"/>
        </w:rPr>
        <w:t>)</w:t>
      </w:r>
      <w:r>
        <w:t xml:space="preserve"> </w:t>
      </w:r>
      <w:r w:rsidRPr="005023BB">
        <w:t xml:space="preserve">и внесения депозит в размер на </w:t>
      </w:r>
      <w:r>
        <w:rPr>
          <w:b/>
          <w:bCs/>
        </w:rPr>
        <w:t>90</w:t>
      </w:r>
      <w:r w:rsidRPr="00032612">
        <w:rPr>
          <w:b/>
          <w:bCs/>
        </w:rPr>
        <w:t>.00 лв.</w:t>
      </w:r>
      <w:r w:rsidRPr="00032612">
        <w:t xml:space="preserve"> (</w:t>
      </w:r>
      <w:r w:rsidRPr="00861BEE">
        <w:t>девет</w:t>
      </w:r>
      <w:r>
        <w:t>де</w:t>
      </w:r>
      <w:r w:rsidRPr="00032612">
        <w:t>с</w:t>
      </w:r>
      <w:r>
        <w:t>ет</w:t>
      </w:r>
      <w:r w:rsidRPr="00861BEE">
        <w:t xml:space="preserve"> </w:t>
      </w:r>
      <w:r w:rsidRPr="00032612">
        <w:t>лева),</w:t>
      </w:r>
      <w:r w:rsidRPr="009A4B2F">
        <w:rPr>
          <w:lang w:val="ru-RU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CE7E7F" w:rsidRPr="005023BB" w:rsidRDefault="00CE7E7F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20.0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 xml:space="preserve">двадесет </w:t>
      </w:r>
      <w:r w:rsidRPr="005023BB">
        <w:rPr>
          <w:sz w:val="24"/>
          <w:szCs w:val="24"/>
          <w:lang w:val="bg-BG"/>
        </w:rPr>
        <w:t xml:space="preserve">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CE7E7F" w:rsidRPr="005023BB" w:rsidRDefault="00CE7E7F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20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двадесет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CE7E7F" w:rsidRPr="005023BB" w:rsidRDefault="00CE7E7F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CE7E7F" w:rsidRPr="005023BB" w:rsidRDefault="00CE7E7F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CE7E7F" w:rsidRPr="005023BB" w:rsidRDefault="00CE7E7F" w:rsidP="005023B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>Инна Попангелова</w:t>
      </w:r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CE7E7F" w:rsidRPr="005023BB" w:rsidRDefault="00CE7E7F" w:rsidP="005023BB">
      <w:pPr>
        <w:ind w:firstLine="720"/>
        <w:jc w:val="both"/>
        <w:rPr>
          <w:sz w:val="24"/>
          <w:szCs w:val="24"/>
          <w:lang w:val="bg-BG"/>
        </w:rPr>
      </w:pPr>
    </w:p>
    <w:p w:rsidR="00CE7E7F" w:rsidRPr="005023BB" w:rsidRDefault="00CE7E7F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CE7E7F" w:rsidRPr="005023BB" w:rsidRDefault="00CE7E7F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CE7E7F" w:rsidRPr="005023BB" w:rsidRDefault="00CE7E7F" w:rsidP="005023BB">
      <w:pPr>
        <w:ind w:firstLine="708"/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>Настоящата Заповед подлежи на обжалване</w:t>
      </w:r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>реда на Административнопроцесуалния кодекс.</w:t>
      </w:r>
    </w:p>
    <w:p w:rsidR="00CE7E7F" w:rsidRPr="005023BB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E7E7F" w:rsidRPr="005023BB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E7E7F" w:rsidRPr="005023BB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E7E7F" w:rsidRPr="005023BB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E7E7F" w:rsidRPr="00A73AEB" w:rsidRDefault="00CE7E7F" w:rsidP="005023BB">
      <w:pPr>
        <w:jc w:val="both"/>
        <w:rPr>
          <w:b/>
          <w:bCs/>
          <w:sz w:val="24"/>
          <w:szCs w:val="24"/>
          <w:lang w:val="ru-RU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Pr="00A73AEB">
        <w:rPr>
          <w:b/>
          <w:bCs/>
          <w:sz w:val="24"/>
          <w:szCs w:val="24"/>
          <w:lang w:val="ru-RU"/>
        </w:rPr>
        <w:tab/>
      </w:r>
      <w:r w:rsidRPr="00A73AEB">
        <w:rPr>
          <w:b/>
          <w:bCs/>
          <w:sz w:val="24"/>
          <w:szCs w:val="24"/>
          <w:lang w:val="en-US"/>
        </w:rPr>
        <w:t>(</w:t>
      </w:r>
      <w:r w:rsidRPr="00A73AEB">
        <w:rPr>
          <w:b/>
          <w:bCs/>
          <w:sz w:val="24"/>
          <w:szCs w:val="24"/>
          <w:lang w:val="bg-BG"/>
        </w:rPr>
        <w:t>п</w:t>
      </w:r>
      <w:r w:rsidRPr="00A73AEB">
        <w:rPr>
          <w:b/>
          <w:bCs/>
          <w:sz w:val="24"/>
          <w:szCs w:val="24"/>
          <w:lang w:val="en-US"/>
        </w:rPr>
        <w:t>)</w:t>
      </w:r>
    </w:p>
    <w:p w:rsidR="00CE7E7F" w:rsidRPr="005023BB" w:rsidRDefault="00CE7E7F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CE7E7F" w:rsidRPr="005023BB" w:rsidRDefault="00CE7E7F" w:rsidP="005023BB">
      <w:pPr>
        <w:rPr>
          <w:sz w:val="24"/>
          <w:szCs w:val="24"/>
          <w:lang w:val="bg-BG"/>
        </w:rPr>
      </w:pPr>
    </w:p>
    <w:p w:rsidR="00CE7E7F" w:rsidRPr="00B52897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E7E7F" w:rsidRPr="00A61633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</w:p>
    <w:p w:rsidR="00CE7E7F" w:rsidRDefault="00CE7E7F" w:rsidP="00A61633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ИП/ЕБ, ВД</w:t>
      </w:r>
    </w:p>
    <w:p w:rsidR="00CE7E7F" w:rsidRPr="00A61633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E7E7F" w:rsidRDefault="00CE7E7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E7E7F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32612"/>
    <w:rsid w:val="00042F8B"/>
    <w:rsid w:val="00056FA6"/>
    <w:rsid w:val="00074E43"/>
    <w:rsid w:val="000B061C"/>
    <w:rsid w:val="000E05B5"/>
    <w:rsid w:val="00132790"/>
    <w:rsid w:val="001C7C04"/>
    <w:rsid w:val="001F7E58"/>
    <w:rsid w:val="00222CF2"/>
    <w:rsid w:val="00253909"/>
    <w:rsid w:val="00267592"/>
    <w:rsid w:val="00286917"/>
    <w:rsid w:val="0029677C"/>
    <w:rsid w:val="002A0A7D"/>
    <w:rsid w:val="002B048B"/>
    <w:rsid w:val="002B272C"/>
    <w:rsid w:val="00302190"/>
    <w:rsid w:val="003276CD"/>
    <w:rsid w:val="00344041"/>
    <w:rsid w:val="00380D2E"/>
    <w:rsid w:val="00387DE2"/>
    <w:rsid w:val="003A6C61"/>
    <w:rsid w:val="003D24B0"/>
    <w:rsid w:val="003D6C9B"/>
    <w:rsid w:val="003E6888"/>
    <w:rsid w:val="003F1FF0"/>
    <w:rsid w:val="003F4862"/>
    <w:rsid w:val="003F524E"/>
    <w:rsid w:val="00404B25"/>
    <w:rsid w:val="00422F94"/>
    <w:rsid w:val="00474E20"/>
    <w:rsid w:val="004810FF"/>
    <w:rsid w:val="004C272B"/>
    <w:rsid w:val="005023BB"/>
    <w:rsid w:val="00505336"/>
    <w:rsid w:val="00510056"/>
    <w:rsid w:val="00526639"/>
    <w:rsid w:val="00541038"/>
    <w:rsid w:val="005562AB"/>
    <w:rsid w:val="00597D54"/>
    <w:rsid w:val="00602B0D"/>
    <w:rsid w:val="006173A1"/>
    <w:rsid w:val="006447BD"/>
    <w:rsid w:val="00671A69"/>
    <w:rsid w:val="0067277C"/>
    <w:rsid w:val="00672C98"/>
    <w:rsid w:val="0068247E"/>
    <w:rsid w:val="006870EF"/>
    <w:rsid w:val="006A4945"/>
    <w:rsid w:val="0072006B"/>
    <w:rsid w:val="007B01DE"/>
    <w:rsid w:val="007C7D93"/>
    <w:rsid w:val="007F28B1"/>
    <w:rsid w:val="0083729C"/>
    <w:rsid w:val="00861BEE"/>
    <w:rsid w:val="008A0493"/>
    <w:rsid w:val="009033ED"/>
    <w:rsid w:val="00943AF0"/>
    <w:rsid w:val="00970199"/>
    <w:rsid w:val="00986645"/>
    <w:rsid w:val="009A4B2F"/>
    <w:rsid w:val="009D54A2"/>
    <w:rsid w:val="009F16CB"/>
    <w:rsid w:val="00A36F27"/>
    <w:rsid w:val="00A61633"/>
    <w:rsid w:val="00A73AEB"/>
    <w:rsid w:val="00B2438A"/>
    <w:rsid w:val="00B52897"/>
    <w:rsid w:val="00B64619"/>
    <w:rsid w:val="00B93C9F"/>
    <w:rsid w:val="00C02EEC"/>
    <w:rsid w:val="00C11DD2"/>
    <w:rsid w:val="00C44344"/>
    <w:rsid w:val="00C763A3"/>
    <w:rsid w:val="00CE7E7F"/>
    <w:rsid w:val="00D31B12"/>
    <w:rsid w:val="00D538B2"/>
    <w:rsid w:val="00E121F7"/>
    <w:rsid w:val="00E267A9"/>
    <w:rsid w:val="00E46883"/>
    <w:rsid w:val="00EB1613"/>
    <w:rsid w:val="00EC6BEC"/>
    <w:rsid w:val="00F200B0"/>
    <w:rsid w:val="00F35D76"/>
    <w:rsid w:val="00F513A9"/>
    <w:rsid w:val="00F6794A"/>
    <w:rsid w:val="00F7392E"/>
    <w:rsid w:val="00F76BB8"/>
    <w:rsid w:val="00FA7871"/>
    <w:rsid w:val="00FB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5023B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PlainText">
    <w:name w:val="Plain Text"/>
    <w:basedOn w:val="Normal"/>
    <w:link w:val="PlainTextChar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Normal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2">
    <w:name w:val="Знак Char Знак Char2"/>
    <w:basedOn w:val="Normal"/>
    <w:uiPriority w:val="99"/>
    <w:rsid w:val="003F524E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0">
    <w:name w:val="Знак Char Знак Char Знак Знак Знак1"/>
    <w:basedOn w:val="Normal"/>
    <w:uiPriority w:val="99"/>
    <w:rsid w:val="003F524E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uiPriority w:val="99"/>
    <w:rsid w:val="00302190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2</Pages>
  <Words>571</Words>
  <Characters>3256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Milanova</cp:lastModifiedBy>
  <cp:revision>21</cp:revision>
  <cp:lastPrinted>2015-01-23T12:15:00Z</cp:lastPrinted>
  <dcterms:created xsi:type="dcterms:W3CDTF">2014-08-28T03:49:00Z</dcterms:created>
  <dcterms:modified xsi:type="dcterms:W3CDTF">2015-02-04T07:51:00Z</dcterms:modified>
</cp:coreProperties>
</file>